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F335" w14:textId="77777777" w:rsidR="007E331F" w:rsidRPr="009B7158" w:rsidRDefault="007E331F" w:rsidP="009B7158">
      <w:pPr>
        <w:pStyle w:val="Nagwek4"/>
        <w:spacing w:before="0" w:after="480" w:line="276" w:lineRule="auto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9B7158">
        <w:rPr>
          <w:rFonts w:asciiTheme="minorHAnsi" w:hAnsiTheme="minorHAnsi" w:cstheme="minorHAnsi"/>
          <w:b w:val="0"/>
          <w:i/>
          <w:iCs/>
          <w:sz w:val="18"/>
          <w:szCs w:val="18"/>
        </w:rPr>
        <w:t xml:space="preserve">Załącznik nr </w:t>
      </w:r>
      <w:r w:rsidR="00B44445" w:rsidRPr="009B7158">
        <w:rPr>
          <w:rFonts w:asciiTheme="minorHAnsi" w:hAnsiTheme="minorHAnsi" w:cstheme="minorHAnsi"/>
          <w:i/>
          <w:iCs/>
          <w:sz w:val="18"/>
          <w:szCs w:val="18"/>
        </w:rPr>
        <w:t>2</w:t>
      </w:r>
      <w:r w:rsidRPr="009B7158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9B7158">
        <w:rPr>
          <w:rFonts w:asciiTheme="minorHAnsi" w:hAnsiTheme="minorHAnsi" w:cstheme="minorHAnsi"/>
          <w:b w:val="0"/>
          <w:i/>
          <w:iCs/>
          <w:sz w:val="18"/>
          <w:szCs w:val="18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9B7158" w14:paraId="5CAF9F13" w14:textId="77777777" w:rsidTr="005844F6">
        <w:tc>
          <w:tcPr>
            <w:tcW w:w="9104" w:type="dxa"/>
            <w:shd w:val="clear" w:color="auto" w:fill="F2F2F2"/>
          </w:tcPr>
          <w:p w14:paraId="1F2AED88" w14:textId="77777777" w:rsidR="00F31EAC" w:rsidRPr="009B7158" w:rsidRDefault="00F31EAC" w:rsidP="009B7158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9B7158">
              <w:rPr>
                <w:rFonts w:asciiTheme="minorHAnsi" w:hAnsiTheme="minorHAnsi" w:cstheme="minorHAnsi"/>
                <w:bCs/>
                <w:sz w:val="20"/>
              </w:rPr>
              <w:t>OFERT</w:t>
            </w:r>
            <w:r w:rsidR="00140C27" w:rsidRPr="009B7158">
              <w:rPr>
                <w:rFonts w:asciiTheme="minorHAnsi" w:hAnsiTheme="minorHAnsi" w:cstheme="minorHAnsi"/>
                <w:bCs/>
                <w:sz w:val="20"/>
              </w:rPr>
              <w:t>A</w:t>
            </w:r>
          </w:p>
          <w:p w14:paraId="4CE73380" w14:textId="77777777" w:rsidR="008A3551" w:rsidRPr="009B7158" w:rsidRDefault="008A3551" w:rsidP="009B7158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76731E" w14:textId="77777777" w:rsidR="00140C27" w:rsidRPr="009B7158" w:rsidRDefault="00B44445" w:rsidP="009B7158">
      <w:pPr>
        <w:spacing w:before="480" w:line="276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9B7158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532B3039" w14:textId="77777777" w:rsidR="00140C27" w:rsidRPr="009B7158" w:rsidRDefault="00B44445" w:rsidP="009B7158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9B7158">
        <w:rPr>
          <w:rFonts w:asciiTheme="minorHAnsi" w:hAnsiTheme="minorHAnsi" w:cstheme="minorHAnsi"/>
          <w:sz w:val="20"/>
          <w:szCs w:val="20"/>
        </w:rPr>
        <w:t xml:space="preserve"> </w:t>
      </w:r>
      <w:r w:rsidRPr="009B7158">
        <w:rPr>
          <w:rFonts w:asciiTheme="minorHAnsi" w:hAnsiTheme="minorHAnsi" w:cstheme="minorHAnsi"/>
          <w:sz w:val="20"/>
          <w:szCs w:val="20"/>
        </w:rPr>
        <w:t>29</w:t>
      </w:r>
    </w:p>
    <w:p w14:paraId="3AE5CAE2" w14:textId="77777777" w:rsidR="00140C27" w:rsidRPr="009B7158" w:rsidRDefault="00B44445" w:rsidP="009B7158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08-110</w:t>
      </w:r>
      <w:r w:rsidR="00140C27" w:rsidRPr="009B7158">
        <w:rPr>
          <w:rFonts w:asciiTheme="minorHAnsi" w:hAnsiTheme="minorHAnsi" w:cstheme="minorHAnsi"/>
          <w:sz w:val="20"/>
          <w:szCs w:val="20"/>
        </w:rPr>
        <w:t xml:space="preserve"> </w:t>
      </w:r>
      <w:r w:rsidRPr="009B7158">
        <w:rPr>
          <w:rFonts w:asciiTheme="minorHAnsi" w:hAnsiTheme="minorHAnsi" w:cstheme="minorHAnsi"/>
          <w:sz w:val="20"/>
          <w:szCs w:val="20"/>
        </w:rPr>
        <w:t>Siedlce</w:t>
      </w:r>
    </w:p>
    <w:p w14:paraId="1CA50137" w14:textId="77777777" w:rsidR="00140C27" w:rsidRPr="009B7158" w:rsidRDefault="00140C27" w:rsidP="009B7158">
      <w:pPr>
        <w:spacing w:line="276" w:lineRule="auto"/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012C6EE8" w14:textId="77777777" w:rsidR="00140C27" w:rsidRPr="009B7158" w:rsidRDefault="00140C27" w:rsidP="009B7158">
      <w:pPr>
        <w:spacing w:line="276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[nazwa zamawiającego, adres]</w:t>
      </w:r>
    </w:p>
    <w:p w14:paraId="20A7582E" w14:textId="77777777" w:rsidR="00F31EAC" w:rsidRPr="009B7158" w:rsidRDefault="002E612D" w:rsidP="009B7158">
      <w:pPr>
        <w:spacing w:before="36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9B7158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9B7158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9B7158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3"/>
        <w:gridCol w:w="6721"/>
      </w:tblGrid>
      <w:tr w:rsidR="00FD1710" w:rsidRPr="009B7158" w14:paraId="672D109F" w14:textId="77777777" w:rsidTr="00FD1710">
        <w:tc>
          <w:tcPr>
            <w:tcW w:w="2243" w:type="dxa"/>
          </w:tcPr>
          <w:p w14:paraId="4EEEA265" w14:textId="77777777" w:rsidR="00FD1710" w:rsidRPr="009B7158" w:rsidRDefault="00FD1710" w:rsidP="00FD1710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721" w:type="dxa"/>
          </w:tcPr>
          <w:p w14:paraId="61B3320A" w14:textId="77777777" w:rsidR="00FD1710" w:rsidRDefault="00FD1710" w:rsidP="00FD1710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Dostawa sprzętu i wyposażenia do Siedleckiego Centrum Zdrowia Psychicznego funkcjonującego w ramach SPZOZ w Siedlcach. Postępowanie nr 2.</w:t>
            </w:r>
          </w:p>
          <w:p w14:paraId="32939AB3" w14:textId="77777777" w:rsidR="00FD1710" w:rsidRDefault="00FD1710" w:rsidP="00FD1710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Zamówienie jest realizowane z Projektu grantowego nr FENX.06.01-IP.03-0007/24 pod nazwą „Wsparcie infrastrukturalne Centrów Zdrowia Psychicznego dla dorosłych oraz ośrodków / zespołów środowiskowej opieki psychologicznej i psychoterapeutycznej (I poziom referencyjny)”, realizowanego w ramach Programu Fundusze Europejskie na Infrastrukturę, Klimat, Środowisko 2021-2027, współfinansowanego ze środków Europejskiego Funduszu Rozwoju</w:t>
            </w:r>
          </w:p>
          <w:p w14:paraId="19B59BF7" w14:textId="63A2A289" w:rsidR="00FD1710" w:rsidRPr="009B7158" w:rsidRDefault="00FD1710" w:rsidP="00FD1710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Regionalnego, realizowanego na podstawie Decyzji o dofinansowaniu Projektu nr: FENX.06.01- IP.03-0007/24-00 podjętej przez Ministra Zdrowia w dniu 28 lutego 2025 r..</w:t>
            </w:r>
          </w:p>
        </w:tc>
      </w:tr>
      <w:tr w:rsidR="00FD1710" w:rsidRPr="009B7158" w14:paraId="6B064ED1" w14:textId="77777777" w:rsidTr="00FD1710">
        <w:tc>
          <w:tcPr>
            <w:tcW w:w="2243" w:type="dxa"/>
          </w:tcPr>
          <w:p w14:paraId="46E37EF3" w14:textId="77777777" w:rsidR="00FD1710" w:rsidRPr="009B7158" w:rsidRDefault="00FD1710" w:rsidP="00FD1710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721" w:type="dxa"/>
          </w:tcPr>
          <w:p w14:paraId="208A0C4B" w14:textId="18E973D3" w:rsidR="00FD1710" w:rsidRPr="009B7158" w:rsidRDefault="00FD1710" w:rsidP="00FD1710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FENXCZP2/586/2026</w:t>
            </w:r>
          </w:p>
        </w:tc>
      </w:tr>
    </w:tbl>
    <w:p w14:paraId="6C0AA341" w14:textId="77777777" w:rsidR="00AA39D6" w:rsidRPr="009B7158" w:rsidRDefault="00AA39D6" w:rsidP="009B7158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my niżej podpisani:</w:t>
      </w:r>
    </w:p>
    <w:p w14:paraId="6F25F437" w14:textId="77777777" w:rsidR="00EB7584" w:rsidRPr="009B7158" w:rsidRDefault="00EB7584" w:rsidP="009B7158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1E16C8B6" w14:textId="77777777" w:rsidR="00EB7584" w:rsidRPr="009B7158" w:rsidRDefault="00EB7584" w:rsidP="009B715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6B1EA2CA" w14:textId="77777777" w:rsidR="00AA39D6" w:rsidRPr="009B7158" w:rsidRDefault="003B769C" w:rsidP="009B7158">
      <w:pPr>
        <w:spacing w:before="12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d</w:t>
      </w:r>
      <w:r w:rsidR="00AA39D6" w:rsidRPr="009B7158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115813D3" w14:textId="77777777" w:rsidR="00AE2ACB" w:rsidRPr="009B7158" w:rsidRDefault="00AE2ACB" w:rsidP="009B7158">
      <w:pPr>
        <w:spacing w:after="6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9B7158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7AFD439D" w14:textId="77777777" w:rsidR="00ED4154" w:rsidRPr="009B7158" w:rsidRDefault="00ED4154" w:rsidP="009B7158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9B7158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(w przypadku składania oferty przez podmioty występujące wspólnie, należy podać nazwy (</w:t>
      </w:r>
      <w:proofErr w:type="gramStart"/>
      <w:r w:rsidRPr="009B7158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firmy) </w:t>
      </w:r>
      <w:r w:rsidR="00216425" w:rsidRPr="009B7158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</w:t>
      </w:r>
      <w:proofErr w:type="gramEnd"/>
      <w:r w:rsidR="00216425" w:rsidRPr="009B7158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</w:t>
      </w:r>
      <w:r w:rsidRPr="009B7158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427"/>
      </w:tblGrid>
      <w:tr w:rsidR="00AE2ACB" w:rsidRPr="009B7158" w14:paraId="01B5BD61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6117E68E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6CF4ADA0" w14:textId="77777777" w:rsidR="00AE2ACB" w:rsidRPr="009B7158" w:rsidRDefault="00AE2ACB" w:rsidP="009B7158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B7158" w14:paraId="20451B9E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342ED53B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03B70B9C" w14:textId="77777777" w:rsidR="00AE2ACB" w:rsidRPr="009B7158" w:rsidRDefault="00AE2ACB" w:rsidP="009B7158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9B7158" w14:paraId="737DB241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6413BDE" w14:textId="77777777" w:rsidR="008A3551" w:rsidRPr="009B7158" w:rsidRDefault="008A3551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5FA2615A" w14:textId="77777777" w:rsidR="008A3551" w:rsidRPr="009B7158" w:rsidRDefault="008A3551" w:rsidP="009B7158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B7158" w14:paraId="0107986A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382C4B6B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9B715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16561F9D" w14:textId="77777777" w:rsidR="00AE2ACB" w:rsidRPr="009B7158" w:rsidRDefault="00AE2ACB" w:rsidP="009B7158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B7158" w14:paraId="6C5E8B73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1B6ECDD6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9B7158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4DB4E7C" w14:textId="77777777" w:rsidR="00AE2ACB" w:rsidRPr="009B7158" w:rsidRDefault="00AE2ACB" w:rsidP="009B7158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B7158" w14:paraId="562B6A67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0218BD45" w14:textId="77777777" w:rsidR="00AE2ACB" w:rsidRPr="009B7158" w:rsidRDefault="00D5631A" w:rsidP="009B715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Rodzaj wykonawcy</w:t>
            </w:r>
            <w:r w:rsidR="00497AEE"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9B7158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9B7158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0A21ACF4" w14:textId="77777777" w:rsidR="00C0785C" w:rsidRPr="009B7158" w:rsidRDefault="00C0785C" w:rsidP="009B7158">
            <w:pPr>
              <w:pStyle w:val="Akapitzlist"/>
              <w:autoSpaceDE w:val="0"/>
              <w:autoSpaceDN w:val="0"/>
              <w:adjustRightInd w:val="0"/>
              <w:spacing w:before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] Mikroprzedsiębiorstwo</w:t>
            </w:r>
          </w:p>
          <w:p w14:paraId="48F4B88D" w14:textId="77777777" w:rsidR="00C0785C" w:rsidRPr="009B7158" w:rsidRDefault="00C0785C" w:rsidP="009B7158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] Małe przedsiębiorstwo</w:t>
            </w:r>
          </w:p>
          <w:p w14:paraId="6F58D4A0" w14:textId="77777777" w:rsidR="00C0785C" w:rsidRPr="009B7158" w:rsidRDefault="00C0785C" w:rsidP="009B7158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] Średnie przedsiębiorstwo</w:t>
            </w:r>
          </w:p>
          <w:p w14:paraId="3DE1DFC2" w14:textId="77777777" w:rsidR="00C0785C" w:rsidRPr="009B7158" w:rsidRDefault="00C0785C" w:rsidP="009B7158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] Jednoosobowa działalność gospodarcza</w:t>
            </w:r>
          </w:p>
          <w:p w14:paraId="1D51E308" w14:textId="77777777" w:rsidR="00C0785C" w:rsidRPr="009B7158" w:rsidRDefault="00C0785C" w:rsidP="009B7158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] Osoba fizyczna nieprowadząca działalności gospodarczej</w:t>
            </w:r>
          </w:p>
          <w:p w14:paraId="3A9F6416" w14:textId="77777777" w:rsidR="00497AEE" w:rsidRDefault="00C0785C" w:rsidP="009B7158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] Inny rodzaj</w:t>
            </w:r>
          </w:p>
          <w:p w14:paraId="697F5D4E" w14:textId="77777777" w:rsidR="000C7B6C" w:rsidRPr="009B7158" w:rsidRDefault="000C7B6C" w:rsidP="009B7158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A9DCEED" w14:textId="77777777" w:rsidR="00C11FEF" w:rsidRPr="009B7158" w:rsidRDefault="00C11FEF" w:rsidP="009B7158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73184E4F" w14:textId="77777777" w:rsidR="004D5A42" w:rsidRPr="009B7158" w:rsidRDefault="004D5A42" w:rsidP="009B7158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9B7158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9B7158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9B7158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9B7158">
        <w:rPr>
          <w:rFonts w:asciiTheme="minorHAnsi" w:hAnsiTheme="minorHAnsi" w:cstheme="minorHAnsi"/>
          <w:sz w:val="20"/>
          <w:szCs w:val="20"/>
        </w:rPr>
        <w:t>,</w:t>
      </w:r>
      <w:r w:rsidR="007F3E87" w:rsidRPr="009B7158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9B7158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9B7158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9B7158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9B7158">
        <w:rPr>
          <w:rFonts w:asciiTheme="minorHAnsi" w:hAnsiTheme="minorHAnsi" w:cstheme="minorHAnsi"/>
          <w:sz w:val="20"/>
          <w:szCs w:val="20"/>
        </w:rPr>
        <w:t>).</w:t>
      </w:r>
    </w:p>
    <w:p w14:paraId="06812257" w14:textId="77777777" w:rsidR="00B964C4" w:rsidRPr="009B7158" w:rsidRDefault="00B964C4" w:rsidP="009B7158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9B7158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B7158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9B7158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230F1DFA" w14:textId="77777777" w:rsidR="00A8509D" w:rsidRPr="009B7158" w:rsidRDefault="00A8509D" w:rsidP="009B7158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9B7158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15FDC668" w14:textId="77777777" w:rsidR="006D09E0" w:rsidRPr="009B7158" w:rsidRDefault="006D09E0" w:rsidP="009B715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9B7158" w14:paraId="18DCFFCB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43B13B4E" w14:textId="77777777" w:rsidR="007F3E87" w:rsidRPr="009B7158" w:rsidRDefault="001129C0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013CE9AB" w14:textId="77777777" w:rsidR="007F3E87" w:rsidRPr="009B7158" w:rsidRDefault="007F3E87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B44445" w:rsidRPr="009B7158" w14:paraId="4F418AAD" w14:textId="77777777" w:rsidTr="00F30501">
        <w:tc>
          <w:tcPr>
            <w:tcW w:w="1276" w:type="dxa"/>
            <w:vAlign w:val="center"/>
          </w:tcPr>
          <w:p w14:paraId="714DCAD6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506B7302" w14:textId="50E8E8F0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i wyposażenia do Siedleckiego Centrum Zdrowia Psychicznego </w:t>
            </w:r>
            <w:r w:rsidR="00E23E48" w:rsidRPr="009B7158">
              <w:rPr>
                <w:rFonts w:asciiTheme="minorHAnsi" w:hAnsiTheme="minorHAnsi" w:cstheme="minorHAnsi"/>
                <w:sz w:val="20"/>
                <w:szCs w:val="20"/>
              </w:rPr>
              <w:t>funkcjonującego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w ramach SPZOZ w Siedlcach. </w:t>
            </w:r>
          </w:p>
          <w:p w14:paraId="27EE640E" w14:textId="72295616" w:rsidR="00B44445" w:rsidRPr="009B7158" w:rsidRDefault="00E23E48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Dostawa 15 sztuk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</w:t>
            </w:r>
            <w:r w:rsidRPr="00E23E48">
              <w:rPr>
                <w:rFonts w:asciiTheme="minorHAnsi" w:hAnsiTheme="minorHAnsi" w:cstheme="minorHAnsi"/>
                <w:bCs/>
                <w:sz w:val="20"/>
                <w:szCs w:val="20"/>
              </w:rPr>
              <w:t>omputer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ów</w:t>
            </w:r>
            <w:r w:rsidRPr="00E23E4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klasy </w:t>
            </w:r>
            <w:proofErr w:type="spellStart"/>
            <w:r w:rsidRPr="00E23E48">
              <w:rPr>
                <w:rFonts w:asciiTheme="minorHAnsi" w:hAnsiTheme="minorHAnsi" w:cstheme="minorHAnsi"/>
                <w:bCs/>
                <w:sz w:val="20"/>
                <w:szCs w:val="20"/>
              </w:rPr>
              <w:t>all</w:t>
            </w:r>
            <w:proofErr w:type="spellEnd"/>
            <w:r w:rsidRPr="00E23E4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in one</w:t>
            </w:r>
          </w:p>
          <w:p w14:paraId="535BBD0C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17060E3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44445" w:rsidRPr="009B7158" w14:paraId="14E12CAB" w14:textId="77777777" w:rsidTr="00F30501">
        <w:tc>
          <w:tcPr>
            <w:tcW w:w="1276" w:type="dxa"/>
            <w:vAlign w:val="center"/>
          </w:tcPr>
          <w:p w14:paraId="2072011E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50A19AEA" w14:textId="342BC3A2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FD1710"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i wyposażenia do Siedleckiego Centrum Zdrowia Psychicznego funkcjonującego w ramach SPZOZ w </w:t>
            </w:r>
            <w:proofErr w:type="gramStart"/>
            <w:r w:rsidR="00FD1710" w:rsidRPr="009B7158">
              <w:rPr>
                <w:rFonts w:asciiTheme="minorHAnsi" w:hAnsiTheme="minorHAnsi" w:cstheme="minorHAnsi"/>
                <w:sz w:val="20"/>
                <w:szCs w:val="20"/>
              </w:rPr>
              <w:t>Siedlcach.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proofErr w:type="gramEnd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EED3104" w14:textId="2F2AF466" w:rsidR="00F56AD5" w:rsidRPr="00F56AD5" w:rsidRDefault="00F56AD5" w:rsidP="009B7158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Dostawa 10 sztuk </w:t>
            </w:r>
            <w:r w:rsidRPr="00F56AD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drukarek laserowych monochromatycznych z dodatkowym podajnikiem papieru  </w:t>
            </w:r>
          </w:p>
          <w:p w14:paraId="5773A068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9DD9671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44445" w:rsidRPr="009B7158" w14:paraId="1B0FCDDB" w14:textId="77777777" w:rsidTr="00F30501">
        <w:tc>
          <w:tcPr>
            <w:tcW w:w="1276" w:type="dxa"/>
            <w:vAlign w:val="center"/>
          </w:tcPr>
          <w:p w14:paraId="1D7B57C4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1FE2C429" w14:textId="3AF0E768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FD1710"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i wyposażenia do Siedleckiego Centrum Zdrowia Psychicznego funkcjonującego w ramach SPZOZ w </w:t>
            </w:r>
            <w:proofErr w:type="gramStart"/>
            <w:r w:rsidR="00FD1710" w:rsidRPr="009B7158">
              <w:rPr>
                <w:rFonts w:asciiTheme="minorHAnsi" w:hAnsiTheme="minorHAnsi" w:cstheme="minorHAnsi"/>
                <w:sz w:val="20"/>
                <w:szCs w:val="20"/>
              </w:rPr>
              <w:t>Siedlcach.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proofErr w:type="gramEnd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4FA1B0F" w14:textId="2C34F0C0" w:rsidR="006D6FC3" w:rsidRPr="006D6FC3" w:rsidRDefault="006D6FC3" w:rsidP="009B715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Dostawa 5 sztuk </w:t>
            </w:r>
            <w:r w:rsidRPr="006D6FC3">
              <w:rPr>
                <w:rFonts w:asciiTheme="minorHAnsi" w:hAnsiTheme="minorHAnsi" w:cstheme="minorHAnsi"/>
                <w:bCs/>
                <w:sz w:val="20"/>
                <w:szCs w:val="20"/>
              </w:rPr>
              <w:t>urządzeń wielofunkcyjnych laserowych monochromatycznych.</w:t>
            </w:r>
          </w:p>
          <w:p w14:paraId="15CA8CBA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685836E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44445" w:rsidRPr="009B7158" w14:paraId="7AD36A61" w14:textId="77777777" w:rsidTr="00F30501">
        <w:tc>
          <w:tcPr>
            <w:tcW w:w="1276" w:type="dxa"/>
            <w:vAlign w:val="center"/>
          </w:tcPr>
          <w:p w14:paraId="48591B8E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1D82FDFD" w14:textId="2769DA06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FD1710"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i wyposażenia do Siedleckiego Centrum Zdrowia Psychicznego funkcjonującego w ramach SPZOZ w </w:t>
            </w:r>
            <w:proofErr w:type="gramStart"/>
            <w:r w:rsidR="00FD1710" w:rsidRPr="009B7158">
              <w:rPr>
                <w:rFonts w:asciiTheme="minorHAnsi" w:hAnsiTheme="minorHAnsi" w:cstheme="minorHAnsi"/>
                <w:sz w:val="20"/>
                <w:szCs w:val="20"/>
              </w:rPr>
              <w:t>Siedlcach.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proofErr w:type="gramEnd"/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73FA9AB" w14:textId="7E2C3833" w:rsidR="00B44445" w:rsidRPr="009B7158" w:rsidRDefault="000C7B6C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Dostawa </w:t>
            </w:r>
            <w:r w:rsidRPr="000C7B6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technologii „speech to </w:t>
            </w:r>
            <w:proofErr w:type="spellStart"/>
            <w:r w:rsidRPr="000C7B6C">
              <w:rPr>
                <w:rFonts w:asciiTheme="minorHAnsi" w:hAnsiTheme="minorHAnsi" w:cstheme="minorHAnsi"/>
                <w:bCs/>
                <w:sz w:val="20"/>
                <w:szCs w:val="20"/>
              </w:rPr>
              <w:t>text</w:t>
            </w:r>
            <w:proofErr w:type="spellEnd"/>
            <w:r w:rsidRPr="000C7B6C">
              <w:rPr>
                <w:rFonts w:asciiTheme="minorHAnsi" w:hAnsiTheme="minorHAnsi" w:cstheme="minorHAnsi"/>
                <w:bCs/>
                <w:sz w:val="20"/>
                <w:szCs w:val="20"/>
              </w:rPr>
              <w:t>” – translator</w:t>
            </w:r>
          </w:p>
          <w:p w14:paraId="3B41EED9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B74CC6D" w14:textId="32A3F4A7" w:rsidR="000C7B6C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44445" w:rsidRPr="009B7158" w14:paraId="7E9C091B" w14:textId="77777777" w:rsidTr="00F30501">
        <w:tc>
          <w:tcPr>
            <w:tcW w:w="1276" w:type="dxa"/>
            <w:vAlign w:val="center"/>
          </w:tcPr>
          <w:p w14:paraId="1BA503F3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7512" w:type="dxa"/>
          </w:tcPr>
          <w:p w14:paraId="24954CBB" w14:textId="6DF36413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FD1710" w:rsidRPr="009B7158">
              <w:rPr>
                <w:rFonts w:asciiTheme="minorHAnsi" w:hAnsiTheme="minorHAnsi" w:cstheme="minorHAnsi"/>
                <w:sz w:val="20"/>
                <w:szCs w:val="20"/>
              </w:rPr>
              <w:t>Dostawa sprzętu i wyposażenia do Siedleckiego Centrum Zdrowia Psychicznego funkcjonującego w ramach SPZOZ w Siedlcach.</w:t>
            </w:r>
          </w:p>
          <w:p w14:paraId="2F44AE2F" w14:textId="1AFB0D3C" w:rsidR="000C7B6C" w:rsidRPr="000C7B6C" w:rsidRDefault="000C7B6C" w:rsidP="000C7B6C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C7B6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3 </w:t>
            </w:r>
            <w:r w:rsidR="00264B92" w:rsidRPr="000C7B6C">
              <w:rPr>
                <w:rFonts w:asciiTheme="minorHAnsi" w:hAnsiTheme="minorHAnsi" w:cstheme="minorHAnsi"/>
                <w:bCs/>
                <w:sz w:val="20"/>
                <w:szCs w:val="20"/>
              </w:rPr>
              <w:t>sztuk monitorów</w:t>
            </w:r>
            <w:r w:rsidRPr="000C7B6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interaktywnych.</w:t>
            </w:r>
          </w:p>
          <w:p w14:paraId="07773086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28D37A3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44445" w:rsidRPr="009B7158" w14:paraId="54567840" w14:textId="77777777" w:rsidTr="00F30501">
        <w:tc>
          <w:tcPr>
            <w:tcW w:w="1276" w:type="dxa"/>
            <w:vAlign w:val="center"/>
          </w:tcPr>
          <w:p w14:paraId="4316470C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6</w:t>
            </w:r>
          </w:p>
        </w:tc>
        <w:tc>
          <w:tcPr>
            <w:tcW w:w="7512" w:type="dxa"/>
          </w:tcPr>
          <w:p w14:paraId="48B07A0A" w14:textId="1EEBD656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FD1710" w:rsidRPr="009B7158">
              <w:rPr>
                <w:rFonts w:asciiTheme="minorHAnsi" w:hAnsiTheme="minorHAnsi" w:cstheme="minorHAnsi"/>
                <w:sz w:val="20"/>
                <w:szCs w:val="20"/>
              </w:rPr>
              <w:t>Dostawa sprzętu i wyposażenia do Siedleckiego Centrum Zdrowia Psychicznego funkcjonującego w ramach SPZOZ w Siedlcach.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4B76704" w14:textId="5172BE5A" w:rsidR="00264B92" w:rsidRDefault="00264B92" w:rsidP="009B715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>Dostawa sprzętu do siłowni zewnętrznej wraz z wykonaniem bezpiecznej nawierzchni i montażu</w:t>
            </w:r>
          </w:p>
          <w:p w14:paraId="46723559" w14:textId="3380FEAF" w:rsidR="00264B92" w:rsidRDefault="00264B92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6.1. </w:t>
            </w:r>
            <w:r w:rsidRPr="00264B92">
              <w:rPr>
                <w:rFonts w:ascii="Calibri" w:hAnsi="Calibri" w:cs="Calibri"/>
                <w:sz w:val="20"/>
                <w:szCs w:val="20"/>
              </w:rPr>
              <w:t>Wykonanie bezpiecznej nawierzchni przeznaczonej do montażu sprzętu do siłowni zewnętrznej</w:t>
            </w:r>
          </w:p>
          <w:p w14:paraId="2CA3EC3C" w14:textId="39FD5352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38C2210" w14:textId="77777777" w:rsidR="00B44445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4A7DE143" w14:textId="77777777" w:rsidR="00264B92" w:rsidRDefault="00264B92" w:rsidP="009B7158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6.2. </w:t>
            </w:r>
            <w:r w:rsidRPr="00264B92">
              <w:rPr>
                <w:rFonts w:ascii="Calibri" w:hAnsi="Calibri" w:cs="Calibri"/>
                <w:sz w:val="20"/>
                <w:szCs w:val="20"/>
              </w:rPr>
              <w:t xml:space="preserve">Dostawa sprzętu do siłowni zewnętrznej: wioślarz – 1 </w:t>
            </w:r>
            <w:proofErr w:type="spellStart"/>
            <w:r w:rsidRPr="00264B92">
              <w:rPr>
                <w:rFonts w:ascii="Calibri" w:hAnsi="Calibri" w:cs="Calibri"/>
                <w:sz w:val="20"/>
                <w:szCs w:val="20"/>
              </w:rPr>
              <w:t>szt</w:t>
            </w:r>
            <w:proofErr w:type="spellEnd"/>
          </w:p>
          <w:p w14:paraId="5A37AEBD" w14:textId="77777777" w:rsidR="00264B92" w:rsidRP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 xml:space="preserve">Cena brutto ………........................ zł </w:t>
            </w:r>
          </w:p>
          <w:p w14:paraId="25377BFA" w14:textId="77777777" w:rsidR="00264B92" w:rsidRP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20C821BB" w14:textId="77777777" w:rsidR="00264B92" w:rsidRDefault="00264B92" w:rsidP="009B7158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6.3. </w:t>
            </w:r>
            <w:r w:rsidRPr="00264B92">
              <w:rPr>
                <w:rFonts w:ascii="Calibri" w:hAnsi="Calibri" w:cs="Calibri"/>
                <w:sz w:val="20"/>
                <w:szCs w:val="20"/>
              </w:rPr>
              <w:t xml:space="preserve">Dostawa sprzętu do siłowni zewnętrznej: </w:t>
            </w:r>
            <w:proofErr w:type="spellStart"/>
            <w:r w:rsidRPr="00264B92">
              <w:rPr>
                <w:rFonts w:ascii="Calibri" w:hAnsi="Calibri" w:cs="Calibri"/>
                <w:sz w:val="20"/>
                <w:szCs w:val="20"/>
              </w:rPr>
              <w:t>orbitrek</w:t>
            </w:r>
            <w:proofErr w:type="spellEnd"/>
            <w:r w:rsidRPr="00264B92">
              <w:rPr>
                <w:rFonts w:ascii="Calibri" w:hAnsi="Calibri" w:cs="Calibri"/>
                <w:sz w:val="20"/>
                <w:szCs w:val="20"/>
              </w:rPr>
              <w:t xml:space="preserve">– 1 </w:t>
            </w:r>
            <w:proofErr w:type="spellStart"/>
            <w:r w:rsidRPr="00264B92">
              <w:rPr>
                <w:rFonts w:ascii="Calibri" w:hAnsi="Calibri" w:cs="Calibri"/>
                <w:sz w:val="20"/>
                <w:szCs w:val="20"/>
              </w:rPr>
              <w:t>szt</w:t>
            </w:r>
            <w:proofErr w:type="spellEnd"/>
          </w:p>
          <w:p w14:paraId="626A2680" w14:textId="77777777" w:rsidR="00264B92" w:rsidRP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 xml:space="preserve">Cena brutto ………........................ zł </w:t>
            </w:r>
          </w:p>
          <w:p w14:paraId="3C1DABC0" w14:textId="77777777" w:rsid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6CBFB1F7" w14:textId="77777777" w:rsid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6.4. </w:t>
            </w:r>
            <w:r w:rsidRPr="00264B92">
              <w:rPr>
                <w:rFonts w:ascii="Calibri" w:hAnsi="Calibri" w:cs="Calibri"/>
                <w:sz w:val="20"/>
                <w:szCs w:val="20"/>
              </w:rPr>
              <w:t xml:space="preserve">Dostawa sprzętu do siłowni zewnętrznej: rowerek– 1 </w:t>
            </w:r>
            <w:proofErr w:type="spellStart"/>
            <w:r w:rsidRPr="00264B92">
              <w:rPr>
                <w:rFonts w:ascii="Calibri" w:hAnsi="Calibri" w:cs="Calibri"/>
                <w:sz w:val="20"/>
                <w:szCs w:val="20"/>
              </w:rPr>
              <w:t>szt</w:t>
            </w:r>
            <w:proofErr w:type="spellEnd"/>
          </w:p>
          <w:p w14:paraId="111B4C24" w14:textId="77777777" w:rsidR="00264B92" w:rsidRP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 xml:space="preserve">Cena brutto ………........................ zł </w:t>
            </w:r>
          </w:p>
          <w:p w14:paraId="5F44BAD9" w14:textId="77777777" w:rsid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24DD8E7C" w14:textId="77777777" w:rsidR="00264B92" w:rsidRDefault="00264B92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6.5. </w:t>
            </w:r>
            <w:r w:rsidRPr="00264B92">
              <w:rPr>
                <w:rFonts w:ascii="Calibri" w:hAnsi="Calibri" w:cs="Calibri"/>
                <w:sz w:val="20"/>
                <w:szCs w:val="20"/>
              </w:rPr>
              <w:t xml:space="preserve">Dostawa sprzętu do siłowni zewnętrznej: twister + wahadło– 1 </w:t>
            </w:r>
            <w:proofErr w:type="spellStart"/>
            <w:r w:rsidRPr="00264B92">
              <w:rPr>
                <w:rFonts w:ascii="Calibri" w:hAnsi="Calibri" w:cs="Calibri"/>
                <w:sz w:val="20"/>
                <w:szCs w:val="20"/>
              </w:rPr>
              <w:t>szt</w:t>
            </w:r>
            <w:proofErr w:type="spellEnd"/>
          </w:p>
          <w:p w14:paraId="62AFFA3F" w14:textId="77777777" w:rsidR="00650D64" w:rsidRPr="00264B92" w:rsidRDefault="00650D64" w:rsidP="00650D64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 xml:space="preserve">Cena brutto ………........................ zł </w:t>
            </w:r>
          </w:p>
          <w:p w14:paraId="14201C81" w14:textId="77777777" w:rsidR="00650D64" w:rsidRDefault="00650D64" w:rsidP="00650D64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2657DD95" w14:textId="77777777" w:rsidR="00650D64" w:rsidRDefault="00650D64" w:rsidP="00264B92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6.6. </w:t>
            </w:r>
            <w:r w:rsidRPr="00650D64">
              <w:rPr>
                <w:rFonts w:ascii="Calibri" w:hAnsi="Calibri" w:cs="Calibri"/>
                <w:sz w:val="20"/>
                <w:szCs w:val="20"/>
              </w:rPr>
              <w:t xml:space="preserve">Dostawa sprzętu do siłowni zewnętrznej: pedały do ławki– 3 </w:t>
            </w:r>
            <w:proofErr w:type="spellStart"/>
            <w:r w:rsidRPr="00650D64">
              <w:rPr>
                <w:rFonts w:ascii="Calibri" w:hAnsi="Calibri" w:cs="Calibri"/>
                <w:sz w:val="20"/>
                <w:szCs w:val="20"/>
              </w:rPr>
              <w:t>szt</w:t>
            </w:r>
            <w:proofErr w:type="spellEnd"/>
          </w:p>
          <w:p w14:paraId="13DC5780" w14:textId="77777777" w:rsidR="00650D64" w:rsidRPr="00264B92" w:rsidRDefault="00650D64" w:rsidP="00650D64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 xml:space="preserve">Cena brutto ………........................ zł </w:t>
            </w:r>
          </w:p>
          <w:p w14:paraId="07159016" w14:textId="77777777" w:rsidR="00650D64" w:rsidRDefault="00650D64" w:rsidP="00650D64">
            <w:pPr>
              <w:spacing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64B92">
              <w:rPr>
                <w:rFonts w:ascii="Calibri" w:hAnsi="Calibri" w:cs="Calibr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5863D112" w14:textId="10CE5E02" w:rsidR="00650D64" w:rsidRPr="00650D64" w:rsidRDefault="00650D64" w:rsidP="00650D64">
            <w:pPr>
              <w:spacing w:after="6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0D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Łącznie pozycje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650D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.1+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650D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+6.3+6.4+6.5+6.6</w:t>
            </w:r>
            <w:r w:rsidRPr="00650D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14:paraId="08588106" w14:textId="77777777" w:rsidR="00650D64" w:rsidRPr="00650D64" w:rsidRDefault="00650D64" w:rsidP="00650D64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50D64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27AA88FF" w14:textId="465A82B8" w:rsidR="00650D64" w:rsidRPr="009B7158" w:rsidRDefault="00650D64" w:rsidP="00650D64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50D64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44445" w:rsidRPr="009B7158" w14:paraId="5B399F6D" w14:textId="77777777" w:rsidTr="00F30501">
        <w:tc>
          <w:tcPr>
            <w:tcW w:w="1276" w:type="dxa"/>
            <w:vAlign w:val="center"/>
          </w:tcPr>
          <w:p w14:paraId="14501262" w14:textId="77777777" w:rsidR="00B44445" w:rsidRPr="009B7158" w:rsidRDefault="00B44445" w:rsidP="009B715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7512" w:type="dxa"/>
          </w:tcPr>
          <w:p w14:paraId="5EDDF8FD" w14:textId="51A17CDE" w:rsidR="00B44445" w:rsidRPr="009B7158" w:rsidRDefault="00B44445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FD1710"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i wyposażenia do Siedleckiego Centrum Zdrowia Psychicznego funkcjonującego w ramach SPZOZ w Siedlcach. </w:t>
            </w: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4A5F561" w14:textId="40EE19F5" w:rsidR="00B44445" w:rsidRPr="009B7158" w:rsidRDefault="00650D64" w:rsidP="009B715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Dostawa testów diagnostycznych</w:t>
            </w:r>
          </w:p>
          <w:p w14:paraId="3BB01185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C9CECE9" w14:textId="77777777" w:rsidR="00B44445" w:rsidRPr="009B7158" w:rsidRDefault="00B44445" w:rsidP="009B715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6E439981" w14:textId="77777777" w:rsidR="00B9086B" w:rsidRPr="009B7158" w:rsidRDefault="00B9086B" w:rsidP="009B7158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b/>
          <w:sz w:val="20"/>
          <w:szCs w:val="20"/>
        </w:rPr>
        <w:t>OŚWIADCZAMY</w:t>
      </w:r>
      <w:r w:rsidRPr="009B7158">
        <w:rPr>
          <w:rFonts w:asciiTheme="minorHAnsi" w:hAnsiTheme="minorHAnsi" w:cstheme="minorHAnsi"/>
          <w:sz w:val="20"/>
          <w:szCs w:val="20"/>
        </w:rPr>
        <w:t>, że:</w:t>
      </w:r>
    </w:p>
    <w:p w14:paraId="3264E3C6" w14:textId="77777777" w:rsidR="00ED4154" w:rsidRPr="009B7158" w:rsidRDefault="00FF57EE" w:rsidP="009B7158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9B7158">
        <w:rPr>
          <w:rFonts w:asciiTheme="minorHAnsi" w:hAnsiTheme="minorHAnsi" w:cstheme="minorHAnsi"/>
          <w:sz w:val="20"/>
          <w:szCs w:val="20"/>
        </w:rPr>
        <w:t>WZ</w:t>
      </w:r>
      <w:r w:rsidRPr="009B7158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9B7158">
        <w:rPr>
          <w:rFonts w:asciiTheme="minorHAnsi" w:hAnsiTheme="minorHAnsi" w:cstheme="minorHAnsi"/>
          <w:sz w:val="20"/>
          <w:szCs w:val="20"/>
        </w:rPr>
        <w:t xml:space="preserve">z </w:t>
      </w:r>
      <w:r w:rsidRPr="009B7158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9B7158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9B7158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9B7158">
        <w:rPr>
          <w:rFonts w:asciiTheme="minorHAnsi" w:hAnsiTheme="minorHAnsi" w:cstheme="minorHAnsi"/>
          <w:sz w:val="20"/>
          <w:szCs w:val="20"/>
        </w:rPr>
        <w:t>,</w:t>
      </w:r>
    </w:p>
    <w:p w14:paraId="6382EAC9" w14:textId="77777777" w:rsidR="00B44445" w:rsidRPr="009B7158" w:rsidRDefault="00FF57EE" w:rsidP="009B7158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9B7158">
        <w:rPr>
          <w:rFonts w:asciiTheme="minorHAnsi" w:hAnsiTheme="minorHAnsi" w:cstheme="minorHAnsi"/>
          <w:sz w:val="20"/>
          <w:szCs w:val="20"/>
        </w:rPr>
        <w:t>SWZ</w:t>
      </w:r>
      <w:r w:rsidR="00B87AFB" w:rsidRPr="009B7158">
        <w:rPr>
          <w:rFonts w:asciiTheme="minorHAnsi" w:hAnsiTheme="minorHAnsi" w:cstheme="minorHAnsi"/>
          <w:sz w:val="20"/>
          <w:szCs w:val="20"/>
        </w:rPr>
        <w:t>,</w:t>
      </w:r>
      <w:r w:rsidR="00C754AE" w:rsidRPr="009B715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0760247" w14:textId="77777777" w:rsidR="004E4F1B" w:rsidRPr="009B7158" w:rsidRDefault="004E4F1B" w:rsidP="009B7158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</w:p>
    <w:p w14:paraId="3A422ECB" w14:textId="77777777" w:rsidR="00BC4F99" w:rsidRPr="009B7158" w:rsidRDefault="00BC4F99" w:rsidP="009B7158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9B7158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9B7158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9B7158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9B7158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9B7158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9B7158" w14:paraId="3BE2A26A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809E2C9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E4E05F8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247E9D7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9B7158" w14:paraId="2B2090B4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9707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784D6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006C5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9B7158" w14:paraId="33719CD7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C1AC4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B8EB8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F078E" w14:textId="77777777" w:rsidR="006522FA" w:rsidRPr="009B7158" w:rsidRDefault="006522FA" w:rsidP="009B7158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9ABE2C" w14:textId="77777777" w:rsidR="00552F9C" w:rsidRPr="009B7158" w:rsidRDefault="00552F9C" w:rsidP="009B7158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4A6965B8" w14:textId="77777777" w:rsidR="00FD1710" w:rsidRDefault="006522FA" w:rsidP="009B7158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udzielamy gwarancji na okres .......... miesięcy licząc od daty odbioru końcowego</w:t>
      </w:r>
      <w:r w:rsidR="00253194" w:rsidRPr="009B7158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="00FD1710">
        <w:rPr>
          <w:rFonts w:asciiTheme="minorHAnsi" w:hAnsiTheme="minorHAnsi" w:cstheme="minorHAnsi"/>
          <w:sz w:val="20"/>
          <w:szCs w:val="20"/>
        </w:rPr>
        <w:t>:</w:t>
      </w:r>
    </w:p>
    <w:p w14:paraId="537E5E32" w14:textId="4D439274" w:rsidR="006522FA" w:rsidRPr="009B7158" w:rsidRDefault="00FD1710" w:rsidP="00FD1710">
      <w:pPr>
        <w:pStyle w:val="Akapitzlist"/>
        <w:spacing w:before="120" w:line="276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Zadanie nr …….  -  __________________</w:t>
      </w:r>
      <w:r w:rsidR="006522FA" w:rsidRPr="009B7158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(wypełnić dla każdego zadania osobno)</w:t>
      </w:r>
    </w:p>
    <w:p w14:paraId="31F0978E" w14:textId="77777777" w:rsidR="00640768" w:rsidRPr="009B7158" w:rsidRDefault="00FF57EE" w:rsidP="009B7158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9B7158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9B7158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9B7158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9B7158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9B7158">
        <w:rPr>
          <w:rFonts w:asciiTheme="minorHAnsi" w:hAnsiTheme="minorHAnsi" w:cstheme="minorHAnsi"/>
          <w:sz w:val="20"/>
          <w:szCs w:val="20"/>
        </w:rPr>
        <w:t>WZ</w:t>
      </w:r>
      <w:r w:rsidRPr="009B7158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9B7158">
        <w:rPr>
          <w:rFonts w:asciiTheme="minorHAnsi" w:hAnsiTheme="minorHAnsi" w:cstheme="minorHAnsi"/>
          <w:sz w:val="20"/>
          <w:szCs w:val="20"/>
        </w:rPr>
        <w:t>,</w:t>
      </w:r>
      <w:r w:rsidRPr="009B7158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9B7158">
        <w:rPr>
          <w:rFonts w:asciiTheme="minorHAnsi" w:hAnsiTheme="minorHAnsi" w:cstheme="minorHAnsi"/>
          <w:sz w:val="20"/>
          <w:szCs w:val="20"/>
        </w:rPr>
        <w:t>,</w:t>
      </w:r>
      <w:r w:rsidRPr="009B7158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9B7158">
        <w:rPr>
          <w:rFonts w:asciiTheme="minorHAnsi" w:hAnsiTheme="minorHAnsi" w:cstheme="minorHAnsi"/>
          <w:sz w:val="20"/>
          <w:szCs w:val="20"/>
        </w:rPr>
        <w:t>,</w:t>
      </w:r>
    </w:p>
    <w:p w14:paraId="75F2F1EF" w14:textId="77777777" w:rsidR="00525EFF" w:rsidRPr="009B7158" w:rsidRDefault="00FF57EE" w:rsidP="009B7158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9B7158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9B7158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9B7158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9B7158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9B7158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9B7158">
        <w:rPr>
          <w:rFonts w:asciiTheme="minorHAnsi" w:hAnsiTheme="minorHAnsi" w:cstheme="minorHAnsi"/>
          <w:sz w:val="20"/>
          <w:szCs w:val="20"/>
        </w:rPr>
        <w:t>.</w:t>
      </w:r>
    </w:p>
    <w:p w14:paraId="04384561" w14:textId="77777777" w:rsidR="002C23F2" w:rsidRPr="009B7158" w:rsidRDefault="004E4F1B" w:rsidP="009B7158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B7158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9B7158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9B7158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9B7158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9B7158">
        <w:rPr>
          <w:rFonts w:asciiTheme="minorHAnsi" w:hAnsiTheme="minorHAnsi" w:cstheme="minorHAnsi"/>
          <w:bCs/>
          <w:sz w:val="20"/>
          <w:szCs w:val="20"/>
        </w:rPr>
        <w:t>:</w:t>
      </w:r>
    </w:p>
    <w:p w14:paraId="7DCA4EE9" w14:textId="1EB8E8AC" w:rsidR="00CE1552" w:rsidRPr="009B7158" w:rsidRDefault="00853AE9" w:rsidP="009B715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7E62DA81" wp14:editId="39D44070">
            <wp:extent cx="1809750" cy="2190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23515" w14:textId="77777777" w:rsidR="00CE1552" w:rsidRPr="009B7158" w:rsidRDefault="003A37A9" w:rsidP="009B715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9B7158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8A3551" w:rsidRPr="009B7158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9B7158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9B7158">
        <w:rPr>
          <w:rFonts w:asciiTheme="minorHAnsi" w:hAnsiTheme="minorHAnsi" w:cstheme="minorHAnsi"/>
          <w:bCs/>
          <w:sz w:val="20"/>
          <w:szCs w:val="20"/>
        </w:rPr>
        <w:t>).</w:t>
      </w:r>
    </w:p>
    <w:p w14:paraId="67FB4AF5" w14:textId="77777777" w:rsidR="003A37A9" w:rsidRPr="009B7158" w:rsidRDefault="003A37A9" w:rsidP="009B715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E777B29" w14:textId="72A11C34" w:rsidR="003A37A9" w:rsidRPr="009B7158" w:rsidRDefault="00853AE9" w:rsidP="009B7158">
      <w:pPr>
        <w:pStyle w:val="Akapitzlist"/>
        <w:spacing w:before="360" w:after="120"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316583C5" wp14:editId="320B329A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CABC9" w14:textId="77777777" w:rsidR="003A37A9" w:rsidRPr="009B7158" w:rsidRDefault="003A37A9" w:rsidP="009B7158">
      <w:pPr>
        <w:pStyle w:val="Akapitzlist"/>
        <w:spacing w:after="60"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8A3551" w:rsidRPr="009B7158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9B7158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9B7158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9B7158" w14:paraId="6B04107B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171A55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5A0053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CB5B01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56EE996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9B7158" w14:paraId="4EA546FD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3B98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E1E8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30CA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6F00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9B7158" w14:paraId="3661193E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4708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BFB2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D593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2DEF" w14:textId="77777777" w:rsidR="003A37A9" w:rsidRPr="009B7158" w:rsidRDefault="003A37A9" w:rsidP="009B7158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6123D42" w14:textId="77777777" w:rsidR="00525EFF" w:rsidRPr="009B7158" w:rsidRDefault="00525EFF" w:rsidP="009B7158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9B7158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9B7158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9B7158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9B7158">
        <w:rPr>
          <w:rFonts w:asciiTheme="minorHAnsi" w:hAnsiTheme="minorHAnsi" w:cstheme="minorHAnsi"/>
          <w:sz w:val="20"/>
          <w:szCs w:val="20"/>
        </w:rPr>
        <w:t>przedmiotowego postępowania</w:t>
      </w:r>
      <w:r w:rsidRPr="009B7158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9B7158" w14:paraId="40804CF6" w14:textId="77777777" w:rsidTr="00B56BE6">
        <w:tc>
          <w:tcPr>
            <w:tcW w:w="1984" w:type="dxa"/>
            <w:vAlign w:val="center"/>
          </w:tcPr>
          <w:p w14:paraId="44C4EFBB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522DC235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9B7158" w14:paraId="3BBE3A5C" w14:textId="77777777" w:rsidTr="00B56BE6">
        <w:tc>
          <w:tcPr>
            <w:tcW w:w="1984" w:type="dxa"/>
            <w:vAlign w:val="center"/>
          </w:tcPr>
          <w:p w14:paraId="15154DD0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6D56F33C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9B7158" w14:paraId="1FBE81B3" w14:textId="77777777" w:rsidTr="00B56BE6">
        <w:tc>
          <w:tcPr>
            <w:tcW w:w="1984" w:type="dxa"/>
            <w:vAlign w:val="center"/>
          </w:tcPr>
          <w:p w14:paraId="0BD1B51D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B7158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071DDD46" w14:textId="77777777" w:rsidR="00AE2ACB" w:rsidRPr="009B7158" w:rsidRDefault="00AE2ACB" w:rsidP="009B7158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6A827D80" w14:textId="77777777" w:rsidR="00525EFF" w:rsidRPr="009B7158" w:rsidRDefault="009B316D" w:rsidP="009B7158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9B7158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9B7158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9B7158">
        <w:rPr>
          <w:rFonts w:asciiTheme="minorHAnsi" w:hAnsiTheme="minorHAnsi" w:cstheme="minorHAnsi"/>
          <w:sz w:val="20"/>
          <w:szCs w:val="20"/>
        </w:rPr>
        <w:t>, stanowiąc</w:t>
      </w:r>
      <w:r w:rsidRPr="009B7158">
        <w:rPr>
          <w:rFonts w:asciiTheme="minorHAnsi" w:hAnsiTheme="minorHAnsi" w:cstheme="minorHAnsi"/>
          <w:sz w:val="20"/>
          <w:szCs w:val="20"/>
        </w:rPr>
        <w:t>e</w:t>
      </w:r>
      <w:r w:rsidR="00AF4AC3" w:rsidRPr="009B7158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9B7158">
        <w:rPr>
          <w:rFonts w:asciiTheme="minorHAnsi" w:hAnsiTheme="minorHAnsi" w:cstheme="minorHAnsi"/>
          <w:sz w:val="20"/>
          <w:szCs w:val="20"/>
        </w:rPr>
        <w:t>:</w:t>
      </w:r>
    </w:p>
    <w:p w14:paraId="2B1590A9" w14:textId="77777777" w:rsidR="009B316D" w:rsidRPr="009B7158" w:rsidRDefault="009B316D" w:rsidP="009B7158">
      <w:pPr>
        <w:pStyle w:val="Akapitzlist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9B7158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9B7158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9B7158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755B7237" w14:textId="77777777" w:rsidR="007D475B" w:rsidRPr="009B7158" w:rsidRDefault="007D475B" w:rsidP="009B7158">
      <w:pPr>
        <w:pStyle w:val="Akapitzlist"/>
        <w:numPr>
          <w:ilvl w:val="0"/>
          <w:numId w:val="4"/>
        </w:numPr>
        <w:spacing w:before="120" w:line="276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9B7158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5039AB7B" w14:textId="77777777" w:rsidR="0097776D" w:rsidRPr="009B7158" w:rsidRDefault="007D475B" w:rsidP="009B7158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158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9B7158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9B7158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9B7158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4F745F21" w14:textId="77777777" w:rsidR="004D4F17" w:rsidRPr="009B7158" w:rsidRDefault="004D4F17" w:rsidP="009B7158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3E725FD6" w14:textId="77777777" w:rsidR="00814ACA" w:rsidRPr="009B7158" w:rsidRDefault="00814ACA" w:rsidP="009B7158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9B7158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44D36F55" w14:textId="77777777" w:rsidR="00814ACA" w:rsidRPr="009B7158" w:rsidRDefault="00FD166E" w:rsidP="009B7158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9B7158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9B7158">
        <w:rPr>
          <w:rFonts w:asciiTheme="minorHAnsi" w:hAnsiTheme="minorHAnsi" w:cstheme="minorHAnsi"/>
          <w:iCs/>
          <w:sz w:val="20"/>
          <w:szCs w:val="20"/>
        </w:rPr>
        <w:t>[podpis</w:t>
      </w:r>
      <w:r w:rsidRPr="009B7158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9B7158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6"/>
      </w:r>
      <w:r w:rsidR="00814ACA" w:rsidRPr="009B7158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9B7158" w:rsidSect="00C11FEF">
      <w:headerReference w:type="default" r:id="rId10"/>
      <w:footerReference w:type="default" r:id="rId1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7573A" w14:textId="77777777" w:rsidR="000B7532" w:rsidRDefault="000B7532" w:rsidP="00FF57EE">
      <w:r>
        <w:separator/>
      </w:r>
    </w:p>
  </w:endnote>
  <w:endnote w:type="continuationSeparator" w:id="0">
    <w:p w14:paraId="2E7FC092" w14:textId="77777777" w:rsidR="000B7532" w:rsidRDefault="000B7532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71E6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9498B" w14:textId="77777777" w:rsidR="000B7532" w:rsidRDefault="000B7532" w:rsidP="00FF57EE">
      <w:r>
        <w:separator/>
      </w:r>
    </w:p>
  </w:footnote>
  <w:footnote w:type="continuationSeparator" w:id="0">
    <w:p w14:paraId="14A474EF" w14:textId="77777777" w:rsidR="000B7532" w:rsidRDefault="000B7532" w:rsidP="00FF57EE">
      <w:r>
        <w:continuationSeparator/>
      </w:r>
    </w:p>
  </w:footnote>
  <w:footnote w:id="1">
    <w:p w14:paraId="0CE00571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093D6572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C0785C">
        <w:rPr>
          <w:rFonts w:ascii="Arial" w:hAnsi="Arial" w:cs="Arial"/>
          <w:color w:val="0070C0"/>
          <w:sz w:val="18"/>
          <w:szCs w:val="18"/>
        </w:rPr>
        <w:t>5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r. poz. </w:t>
      </w:r>
      <w:r w:rsidR="00C0785C">
        <w:rPr>
          <w:rFonts w:ascii="Arial" w:hAnsi="Arial" w:cs="Arial"/>
          <w:color w:val="0070C0"/>
          <w:sz w:val="18"/>
          <w:szCs w:val="18"/>
        </w:rPr>
        <w:t>1480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13696C08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4E62296D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4565D7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4565D7">
        <w:rPr>
          <w:rFonts w:ascii="Arial" w:hAnsi="Arial" w:cs="Arial"/>
          <w:color w:val="0070C0"/>
          <w:sz w:val="18"/>
          <w:szCs w:val="18"/>
        </w:rPr>
        <w:t xml:space="preserve">  Rozporządzenie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6DC0F1E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633CC78A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2DBFEA93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00E9" w14:textId="7D1E2745" w:rsidR="009B7158" w:rsidRDefault="00853AE9">
    <w:pPr>
      <w:pStyle w:val="Nagwek"/>
      <w:rPr>
        <w:sz w:val="20"/>
        <w:szCs w:val="20"/>
      </w:rPr>
    </w:pPr>
    <w:r>
      <w:rPr>
        <w:noProof/>
      </w:rPr>
      <w:drawing>
        <wp:inline distT="0" distB="0" distL="0" distR="0" wp14:anchorId="1F158220" wp14:editId="43E32C0F">
          <wp:extent cx="5762625" cy="619125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2162DA" w14:textId="77777777" w:rsidR="009B7158" w:rsidRDefault="009B7158">
    <w:pPr>
      <w:pStyle w:val="Nagwek"/>
      <w:rPr>
        <w:sz w:val="20"/>
        <w:szCs w:val="20"/>
      </w:rPr>
    </w:pPr>
  </w:p>
  <w:p w14:paraId="40725715" w14:textId="473A3C9E" w:rsidR="00AE2ACB" w:rsidRPr="009B7158" w:rsidRDefault="00193F60">
    <w:pPr>
      <w:pStyle w:val="Nagwek"/>
      <w:rPr>
        <w:rFonts w:asciiTheme="minorHAnsi" w:hAnsiTheme="minorHAnsi" w:cstheme="minorHAnsi"/>
        <w:sz w:val="16"/>
        <w:szCs w:val="16"/>
      </w:rPr>
    </w:pPr>
    <w:r w:rsidRPr="009B7158">
      <w:rPr>
        <w:rFonts w:asciiTheme="minorHAnsi" w:hAnsiTheme="minorHAnsi" w:cstheme="minorHAnsi"/>
        <w:sz w:val="16"/>
        <w:szCs w:val="16"/>
      </w:rPr>
      <w:t>Numer referencyjny postępowania:</w:t>
    </w:r>
    <w:r w:rsidR="00AE2ACB" w:rsidRPr="009B7158">
      <w:rPr>
        <w:rFonts w:asciiTheme="minorHAnsi" w:hAnsiTheme="minorHAnsi" w:cstheme="minorHAnsi"/>
        <w:sz w:val="16"/>
        <w:szCs w:val="16"/>
      </w:rPr>
      <w:t xml:space="preserve"> </w:t>
    </w:r>
    <w:r w:rsidR="00B44445" w:rsidRPr="009B7158">
      <w:rPr>
        <w:rFonts w:asciiTheme="minorHAnsi" w:hAnsiTheme="minorHAnsi" w:cstheme="minorHAnsi"/>
        <w:sz w:val="16"/>
        <w:szCs w:val="16"/>
      </w:rPr>
      <w:t>FENXCZP</w:t>
    </w:r>
    <w:r w:rsidR="00FD1710">
      <w:rPr>
        <w:rFonts w:asciiTheme="minorHAnsi" w:hAnsiTheme="minorHAnsi" w:cstheme="minorHAnsi"/>
        <w:sz w:val="16"/>
        <w:szCs w:val="16"/>
      </w:rPr>
      <w:t>2</w:t>
    </w:r>
    <w:r w:rsidR="00B44445" w:rsidRPr="009B7158">
      <w:rPr>
        <w:rFonts w:asciiTheme="minorHAnsi" w:hAnsiTheme="minorHAnsi" w:cstheme="minorHAnsi"/>
        <w:sz w:val="16"/>
        <w:szCs w:val="16"/>
      </w:rPr>
      <w:t>/5</w:t>
    </w:r>
    <w:r w:rsidR="00FD1710">
      <w:rPr>
        <w:rFonts w:asciiTheme="minorHAnsi" w:hAnsiTheme="minorHAnsi" w:cstheme="minorHAnsi"/>
        <w:sz w:val="16"/>
        <w:szCs w:val="16"/>
      </w:rPr>
      <w:t>86</w:t>
    </w:r>
    <w:r w:rsidR="00B44445" w:rsidRPr="009B7158">
      <w:rPr>
        <w:rFonts w:asciiTheme="minorHAnsi" w:hAnsiTheme="minorHAnsi" w:cstheme="minorHAnsi"/>
        <w:sz w:val="16"/>
        <w:szCs w:val="16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FA90F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53911907">
    <w:abstractNumId w:val="3"/>
  </w:num>
  <w:num w:numId="2" w16cid:durableId="1820610715">
    <w:abstractNumId w:val="1"/>
  </w:num>
  <w:num w:numId="3" w16cid:durableId="521238225">
    <w:abstractNumId w:val="2"/>
  </w:num>
  <w:num w:numId="4" w16cid:durableId="22676587">
    <w:abstractNumId w:val="4"/>
  </w:num>
  <w:num w:numId="5" w16cid:durableId="596451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532"/>
    <w:rsid w:val="00017B94"/>
    <w:rsid w:val="00077EBA"/>
    <w:rsid w:val="000B2973"/>
    <w:rsid w:val="000B7532"/>
    <w:rsid w:val="000C7B6C"/>
    <w:rsid w:val="000E55C8"/>
    <w:rsid w:val="001063D3"/>
    <w:rsid w:val="001129C0"/>
    <w:rsid w:val="00140C27"/>
    <w:rsid w:val="00192E7C"/>
    <w:rsid w:val="00193F60"/>
    <w:rsid w:val="001C7D84"/>
    <w:rsid w:val="001F1C13"/>
    <w:rsid w:val="00216425"/>
    <w:rsid w:val="002214DB"/>
    <w:rsid w:val="00253194"/>
    <w:rsid w:val="00264B92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0D64"/>
    <w:rsid w:val="006522FA"/>
    <w:rsid w:val="006B63D6"/>
    <w:rsid w:val="006C641D"/>
    <w:rsid w:val="006D09E0"/>
    <w:rsid w:val="006D6FC3"/>
    <w:rsid w:val="007D475B"/>
    <w:rsid w:val="007E331F"/>
    <w:rsid w:val="007F3E87"/>
    <w:rsid w:val="00814ACA"/>
    <w:rsid w:val="00853AE9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B7158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4445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04462"/>
    <w:rsid w:val="00D528F4"/>
    <w:rsid w:val="00D53337"/>
    <w:rsid w:val="00D554C7"/>
    <w:rsid w:val="00D5631A"/>
    <w:rsid w:val="00D613AB"/>
    <w:rsid w:val="00DC336F"/>
    <w:rsid w:val="00E1735C"/>
    <w:rsid w:val="00E23E48"/>
    <w:rsid w:val="00EA28A0"/>
    <w:rsid w:val="00EB7584"/>
    <w:rsid w:val="00ED4154"/>
    <w:rsid w:val="00EF1FDB"/>
    <w:rsid w:val="00F134D5"/>
    <w:rsid w:val="00F31EAC"/>
    <w:rsid w:val="00F56AD5"/>
    <w:rsid w:val="00F7377B"/>
    <w:rsid w:val="00FA723B"/>
    <w:rsid w:val="00FB09C9"/>
    <w:rsid w:val="00FC151A"/>
    <w:rsid w:val="00FD166E"/>
    <w:rsid w:val="00FD1710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19254"/>
  <w15:chartTrackingRefBased/>
  <w15:docId w15:val="{A1E1E22E-2DB5-4D64-8CE2-E3903E543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4</Pages>
  <Words>1121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3</cp:revision>
  <dcterms:created xsi:type="dcterms:W3CDTF">2026-07-01T11:12:00Z</dcterms:created>
  <dcterms:modified xsi:type="dcterms:W3CDTF">2026-08-04T12:15:00Z</dcterms:modified>
</cp:coreProperties>
</file>